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774642" w14:textId="f77464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E22A53">
        <w:t>837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E22A53">
        <w:t>837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E22A53" w:rsidP="00E22A5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22A53">
        <w:t>ŠENIJA UGOSTITELJSTVO j.d.o.o. za ugostiteljstvo i prijevoz;</w:t>
      </w:r>
    </w:p>
    <w:p w:rsidR="006F725E" w:rsidP="00E22A53" w:rsidRDefault="00E22A53">
      <w:pPr>
        <w:tabs>
          <w:tab w:val="left" w:pos="709"/>
        </w:tabs>
        <w:ind w:left="708"/>
        <w:jc w:val="both"/>
      </w:pPr>
      <w:r>
        <w:t>OIB: 42657205809, Kutina, Vinogradska 111</w:t>
      </w:r>
    </w:p>
    <w:p w:rsidR="00E22A53" w:rsidP="00E22A53" w:rsidRDefault="00E22A53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22A53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22A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2A5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22A5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22A5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22A5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A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2A5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2A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2A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2837</izvorni_sadrzaj>
    <derivirana_varijabla naziv="DomainObject.Predmet.Broj_1">2837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St-2837/2019</izvorni_sadrzaj>
    <derivirana_varijabla naziv="DomainObject.Predmet.OznakaBroj_1">St-2837/2019</derivirana_varijabla>
  </DomainObject.Predmet.OznakaBroj>
  <DomainObject.Predmet.OznakaBrojOptuznogAkta>
    <izvorni_sadrzaj>04-06-19-4966</izvorni_sadrzaj>
    <derivirana_varijabla naziv="DomainObject.Predmet.OznakaBrojOptuznogAkta_1">04-06-19-4966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ŠENIJA UGOSTITELJSTVO j.d.o.o. za ugostiteljstvo i prijevoz</izvorni_sadrzaj>
    <derivirana_varijabla naziv="DomainObject.Predmet.ProtustrankaFormated_1">  ŠENIJA UGOSTITELJSTVO j.d.o.o. za ugostiteljstvo i prijevoz</derivirana_varijabla>
  </DomainObject.Predmet.ProtustrankaFormated>
  <DomainObject.Predmet.ProtustrankaFormatedOIB>
    <izvorni_sadrzaj>  ŠENIJA UGOSTITELJSTVO j.d.o.o. za ugostiteljstvo i prijevoz, OIB 42657205809</izvorni_sadrzaj>
    <derivirana_varijabla naziv="DomainObject.Predmet.ProtustrankaFormatedOIB_1">  ŠENIJA UGOSTITELJSTVO j.d.o.o. za ugostiteljstvo i prijevoz, OIB 42657205809</derivirana_varijabla>
  </DomainObject.Predmet.ProtustrankaFormatedOIB>
  <DomainObject.Predmet.ProtustrankaFormatedWithAdress>
    <izvorni_sadrzaj> ŠENIJA UGOSTITELJSTVO j.d.o.o. za ugostiteljstvo i prijevoz, Vinogradska 111, 44320 Kutina</izvorni_sadrzaj>
    <derivirana_varijabla naziv="DomainObject.Predmet.ProtustrankaFormatedWithAdress_1"> ŠENIJA UGOSTITELJSTVO j.d.o.o. za ugostiteljstvo i prijevoz, Vinogradska 111, 44320 Kutina</derivirana_varijabla>
  </DomainObject.Predmet.ProtustrankaFormatedWithAdress>
  <DomainObject.Predmet.ProtustrankaFormatedWithAdressOIB>
    <izvorni_sadrzaj> ŠENIJA UGOSTITELJSTVO j.d.o.o. za ugostiteljstvo i prijevoz, OIB 42657205809, Vinogradska 111, 44320 Kutina</izvorni_sadrzaj>
    <derivirana_varijabla naziv="DomainObject.Predmet.ProtustrankaFormatedWithAdressOIB_1"> ŠENIJA UGOSTITELJSTVO j.d.o.o. za ugostiteljstvo i prijevoz, OIB 42657205809, Vinogradska 111, 44320 Kutina</derivirana_varijabla>
  </DomainObject.Predmet.ProtustrankaFormatedWithAdressOIB>
  <DomainObject.Predmet.ProtustrankaWithAdress>
    <izvorni_sadrzaj>ŠENIJA UGOSTITELJSTVO j.d.o.o. za ugostiteljstvo i prijevoz Vinogradska 111, 44320 Kutina</izvorni_sadrzaj>
    <derivirana_varijabla naziv="DomainObject.Predmet.ProtustrankaWithAdress_1">ŠENIJA UGOSTITELJSTVO j.d.o.o. za ugostiteljstvo i prijevoz Vinogradska 111, 44320 Kutina</derivirana_varijabla>
  </DomainObject.Predmet.ProtustrankaWithAdress>
  <DomainObject.Predmet.ProtustrankaWithAdressOIB>
    <izvorni_sadrzaj>ŠENIJA UGOSTITELJSTVO j.d.o.o. za ugostiteljstvo i prijevoz, OIB 42657205809, Vinogradska 111, 44320 Kutina</izvorni_sadrzaj>
    <derivirana_varijabla naziv="DomainObject.Predmet.ProtustrankaWithAdressOIB_1">ŠENIJA UGOSTITELJSTVO j.d.o.o. za ugostiteljstvo i prijevoz, OIB 42657205809, Vinogradska 111, 44320 Kutina</derivirana_varijabla>
  </DomainObject.Predmet.ProtustrankaWithAdressOIB>
  <DomainObject.Predmet.ProtustrankaNazivFormated>
    <izvorni_sadrzaj>ŠENIJA UGOSTITELJSTVO j.d.o.o. za ugostiteljstvo i prijevoz</izvorni_sadrzaj>
    <derivirana_varijabla naziv="DomainObject.Predmet.ProtustrankaNazivFormated_1">ŠENIJA UGOSTITELJSTVO j.d.o.o. za ugostiteljstvo i prijevoz</derivirana_varijabla>
  </DomainObject.Predmet.ProtustrankaNazivFormated>
  <DomainObject.Predmet.ProtustrankaNazivFormatedOIB>
    <izvorni_sadrzaj>ŠENIJA UGOSTITELJSTVO j.d.o.o. za ugostiteljstvo i prijevoz, OIB 42657205809</izvorni_sadrzaj>
    <derivirana_varijabla naziv="DomainObject.Predmet.ProtustrankaNazivFormatedOIB_1">ŠENIJA UGOSTITELJSTVO j.d.o.o. za ugostiteljstvo i prijevoz, OIB 42657205809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ŠENIJA UGOSTITELJSTVO j.d.o.o. za ugostiteljstvo i prijevoz</item>
    </izvorni_sadrzaj>
    <derivirana_varijabla naziv="DomainObject.Predmet.ProtuStrankaListFormated_1">
      <item>ŠENIJA UGOSTITELJSTVO j.d.o.o. za ugostiteljstvo i prijevoz</item>
    </derivirana_varijabla>
  </DomainObject.Predmet.ProtuStrankaListFormated>
  <DomainObject.Predmet.ProtuStrankaListFormatedOIB>
    <izvorni_sadrzaj>
      <item>ŠENIJA UGOSTITELJSTVO j.d.o.o. za ugostiteljstvo i prijevoz, OIB 42657205809</item>
    </izvorni_sadrzaj>
    <derivirana_varijabla naziv="DomainObject.Predmet.ProtuStrankaListFormatedOIB_1">
      <item>ŠENIJA UGOSTITELJSTVO j.d.o.o. za ugostiteljstvo i prijevoz, OIB 42657205809</item>
    </derivirana_varijabla>
  </DomainObject.Predmet.ProtuStrankaListFormatedOIB>
  <DomainObject.Predmet.ProtuStrankaListFormatedWithAdress>
    <izvorni_sadrzaj>
      <item>ŠENIJA UGOSTITELJSTVO j.d.o.o. za ugostiteljstvo i prijevoz, Vinogradska 111, 44320 Kutina</item>
    </izvorni_sadrzaj>
    <derivirana_varijabla naziv="DomainObject.Predmet.ProtuStrankaListFormatedWithAdress_1">
      <item>ŠENIJA UGOSTITELJSTVO j.d.o.o. za ugostiteljstvo i prijevoz, Vinogradska 111, 44320 Kutina</item>
    </derivirana_varijabla>
  </DomainObject.Predmet.ProtuStrankaListFormatedWithAdress>
  <DomainObject.Predmet.ProtuStrankaListFormatedWithAdressOIB>
    <izvorni_sadrzaj>
      <item>ŠENIJA UGOSTITELJSTVO j.d.o.o. za ugostiteljstvo i prijevoz, OIB 42657205809, Vinogradska 111, 44320 Kutina</item>
    </izvorni_sadrzaj>
    <derivirana_varijabla naziv="DomainObject.Predmet.ProtuStrankaListFormatedWithAdressOIB_1">
      <item>ŠENIJA UGOSTITELJSTVO j.d.o.o. za ugostiteljstvo i prijevoz, OIB 42657205809, Vinogradska 111, 44320 Kutina</item>
    </derivirana_varijabla>
  </DomainObject.Predmet.ProtuStrankaListFormatedWithAdressOIB>
  <DomainObject.Predmet.ProtuStrankaListNazivFormated>
    <izvorni_sadrzaj>
      <item>ŠENIJA UGOSTITELJSTVO j.d.o.o. za ugostiteljstvo i prijevoz</item>
    </izvorni_sadrzaj>
    <derivirana_varijabla naziv="DomainObject.Predmet.ProtuStrankaListNazivFormated_1">
      <item>ŠENIJA UGOSTITELJSTVO j.d.o.o. za ugostiteljstvo i prijevoz</item>
    </derivirana_varijabla>
  </DomainObject.Predmet.ProtuStrankaListNazivFormated>
  <DomainObject.Predmet.ProtuStrankaListNazivFormatedOIB>
    <izvorni_sadrzaj>
      <item>ŠENIJA UGOSTITELJSTVO j.d.o.o. za ugostiteljstvo i prijevoz, OIB 42657205809</item>
    </izvorni_sadrzaj>
    <derivirana_varijabla naziv="DomainObject.Predmet.ProtuStrankaListNazivFormatedOIB_1">
      <item>ŠENIJA UGOSTITELJSTVO j.d.o.o. za ugostiteljstvo i prijevoz, OIB 42657205809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ŠENIJA UGOSTITELJSTVO j.d.o.o. za ugostiteljstvo i prijevoz</izvorni_sadrzaj>
    <derivirana_varijabla naziv="DomainObject.Predmet.ProtustrankaIDrugi_1">ŠENIJA UGOSTITELJSTVO j.d.o.o. za ugostiteljstvo i prijevoz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ŠENIJA UGOSTITELJSTVO j.d.o.o. za ugostiteljstvo i prijevoz, OIB 42657205809, Vinogradska 111, 44320 Kutina</izvorni_sadrzaj>
    <derivirana_varijabla naziv="DomainObject.Predmet.ProtustrankaIDrugiAdressOIB_1">ŠENIJA UGOSTITELJSTVO j.d.o.o. za ugostiteljstvo i prijevoz, OIB 42657205809, Vinogradska 111,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ŠENIJA UGOSTITELJSTVO j.d.o.o. za ugostiteljstvo i prijevoz</item>
      <item>Financijska agencija</item>
    </izvorni_sadrzaj>
    <derivirana_varijabla naziv="DomainObject.Predmet.SudioniciListNaziv_1">
      <item>ŠENIJA UGOSTITELJSTVO j.d.o.o. za ugostiteljstvo i prijevoz</item>
      <item>Financijska agencija</item>
    </derivirana_varijabla>
  </DomainObject.Predmet.SudioniciListNaziv>
  <DomainObject.Predmet.SudioniciListAdressOIB>
    <izvorni_sadrzaj>
      <item>ŠENIJA UGOSTITELJSTVO j.d.o.o. za ugostiteljstvo i prijevoz, OIB 42657205809, Vinogradska 111,44320 Kutina</item>
      <item>Financijska agencija, OIB 85821130368, TRG SVIBANJSKIH ŽRTAVA 1995. 1,10000 Zagreb</item>
    </izvorni_sadrzaj>
    <derivirana_varijabla naziv="DomainObject.Predmet.SudioniciListAdressOIB_1">
      <item>ŠENIJA UGOSTITELJSTVO j.d.o.o. za ugostiteljstvo i prijevoz, OIB 42657205809, Vinogradska 111,44320 Kutina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42657205809</item>
      <item>, OIB 85821130368</item>
    </izvorni_sadrzaj>
    <derivirana_varijabla naziv="DomainObject.Predmet.SudioniciListNazivOIB_1">
      <item>, OIB 42657205809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857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2019-12-16T10:35:00Z</cp:lastPrinted>
  <dcterms:modified xmlns:xsi="http://www.w3.org/2001/XMLSchema-instance" xsi:type="dcterms:W3CDTF">2019-12-16T10:35:00Z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